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79FA7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LEGGE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1724C2C1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Carrow</w:t>
      </w:r>
      <w:proofErr w:type="spellEnd"/>
      <w:r>
        <w:rPr>
          <w:rStyle w:val="s1"/>
        </w:rPr>
        <w:t>, Norwich.</w:t>
      </w:r>
    </w:p>
    <w:p w14:paraId="78502DF7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</w:p>
    <w:p w14:paraId="3700645A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</w:p>
    <w:p w14:paraId="2516A1D8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704BAA71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222)</w:t>
      </w:r>
    </w:p>
    <w:p w14:paraId="21D69C20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</w:p>
    <w:p w14:paraId="413040D5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</w:p>
    <w:p w14:paraId="7333F09C" w14:textId="77777777" w:rsidR="00B03415" w:rsidRDefault="00B03415" w:rsidP="00B0341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26 September 2021</w:t>
      </w:r>
    </w:p>
    <w:p w14:paraId="0FD5E2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6BA2" w14:textId="77777777" w:rsidR="00B03415" w:rsidRDefault="00B03415" w:rsidP="009139A6">
      <w:r>
        <w:separator/>
      </w:r>
    </w:p>
  </w:endnote>
  <w:endnote w:type="continuationSeparator" w:id="0">
    <w:p w14:paraId="303C0340" w14:textId="77777777" w:rsidR="00B03415" w:rsidRDefault="00B034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78A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27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A7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7170" w14:textId="77777777" w:rsidR="00B03415" w:rsidRDefault="00B03415" w:rsidP="009139A6">
      <w:r>
        <w:separator/>
      </w:r>
    </w:p>
  </w:footnote>
  <w:footnote w:type="continuationSeparator" w:id="0">
    <w:p w14:paraId="43DB6AB9" w14:textId="77777777" w:rsidR="00B03415" w:rsidRDefault="00B034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975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ED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846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415"/>
    <w:rsid w:val="000666E0"/>
    <w:rsid w:val="002510B7"/>
    <w:rsid w:val="005C130B"/>
    <w:rsid w:val="00826F5C"/>
    <w:rsid w:val="009139A6"/>
    <w:rsid w:val="009448BB"/>
    <w:rsid w:val="00A3176C"/>
    <w:rsid w:val="00AE65F8"/>
    <w:rsid w:val="00B0341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CC975"/>
  <w15:chartTrackingRefBased/>
  <w15:docId w15:val="{EF04ECB5-6E01-414A-810C-1CFFE8EB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341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0341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2021-10-12T06:58:00Z</dcterms:created>
  <dcterms:modified xsi:type="dcterms:W3CDTF">2021-10-12T06:59:00Z</dcterms:modified>
</cp:coreProperties>
</file>